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A7F2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F78CEBF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Sculthorpe, Norfolk. Cowherd.</w:t>
      </w:r>
    </w:p>
    <w:p w14:paraId="68A05B70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0C0A9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4BFF97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Katherine(q.v.).</w:t>
      </w:r>
    </w:p>
    <w:p w14:paraId="3D9928C9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2522F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7BE7432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7C7F74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23E16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John Ade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Wighton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Norfolk(q.v.), and Thomas Ade, 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Bircham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84ADA2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Tofts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them and Mary Porter of</w:t>
      </w:r>
    </w:p>
    <w:p w14:paraId="1205D8F3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Sculthorpe(q.v.).   (ibid.)</w:t>
      </w:r>
    </w:p>
    <w:p w14:paraId="0560A57E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983A0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FB7B73" w14:textId="77777777" w:rsidR="0022260F" w:rsidRDefault="0022260F" w:rsidP="00222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2022</w:t>
      </w:r>
    </w:p>
    <w:p w14:paraId="102C18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62A29" w14:textId="77777777" w:rsidR="0022260F" w:rsidRDefault="0022260F" w:rsidP="009139A6">
      <w:r>
        <w:separator/>
      </w:r>
    </w:p>
  </w:endnote>
  <w:endnote w:type="continuationSeparator" w:id="0">
    <w:p w14:paraId="1146FA9C" w14:textId="77777777" w:rsidR="0022260F" w:rsidRDefault="002226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170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3A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2F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7B3E4" w14:textId="77777777" w:rsidR="0022260F" w:rsidRDefault="0022260F" w:rsidP="009139A6">
      <w:r>
        <w:separator/>
      </w:r>
    </w:p>
  </w:footnote>
  <w:footnote w:type="continuationSeparator" w:id="0">
    <w:p w14:paraId="053C1AA4" w14:textId="77777777" w:rsidR="0022260F" w:rsidRDefault="002226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84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7E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A4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60F"/>
    <w:rsid w:val="000666E0"/>
    <w:rsid w:val="0022260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48F7C"/>
  <w15:chartTrackingRefBased/>
  <w15:docId w15:val="{346DAE52-0931-4AE4-A510-BFF8FD395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22260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2022-06-04T18:41:00Z</dcterms:created>
  <dcterms:modified xsi:type="dcterms:W3CDTF">2022-06-04T18:42:00Z</dcterms:modified>
</cp:coreProperties>
</file>